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E26F7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161A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E26F7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26F77">
            <w:pPr>
              <w:ind w:right="-246"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E26F7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4.2.1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26F77" w:rsidRDefault="00E26F77" w:rsidP="00E26F77">
            <w:pPr>
              <w:ind w:hanging="23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F054A" w:rsidRPr="003B7C5A" w:rsidTr="00E26F7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E26F7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26F77" w:rsidRPr="00F7788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26F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E26F77" w:rsidRPr="00F77888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="00E26F77" w:rsidRPr="00F778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26F77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E26F77" w:rsidRPr="00F77888"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 w:rsidR="00E26F77" w:rsidRPr="00F77888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="00E26F77" w:rsidRPr="00F77888"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2F054A" w:rsidRPr="003B7C5A" w:rsidTr="00E26F7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26F7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E26F7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E26F77" w:rsidRPr="00F7788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นางสาวกฤติยา  อินชูพงษ์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E26F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="00E26F77" w:rsidRPr="000958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26F77" w:rsidRPr="000958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26F77" w:rsidRPr="000958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E26F77" w:rsidRPr="000958D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26F77" w:rsidRPr="000958D4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2F054A" w:rsidRPr="003B7C5A" w:rsidTr="00E26F77">
        <w:trPr>
          <w:gridAfter w:val="1"/>
          <w:wAfter w:w="6" w:type="dxa"/>
          <w:trHeight w:val="1812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E26F77" w:rsidRDefault="006C7B37" w:rsidP="00E26F77">
            <w:pPr>
              <w:widowControl w:val="0"/>
              <w:adjustRightInd w:val="0"/>
              <w:spacing w:before="120" w:line="360" w:lineRule="atLeast"/>
              <w:ind w:firstLine="1418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E26F77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E26F77"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E26F77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E26F7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E26F77"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</w:tc>
      </w:tr>
      <w:tr w:rsidR="002F054A" w:rsidRPr="003B7C5A" w:rsidTr="00E26F7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26F77" w:rsidRPr="003B7C5A" w:rsidTr="00736C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F77" w:rsidRPr="00F108FD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Pr="00DA2412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E26F77" w:rsidRPr="003B7C5A" w:rsidTr="00736C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F77" w:rsidRPr="00F108FD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Pr="00DA2412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E26F77" w:rsidRPr="003B7C5A" w:rsidTr="00736C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F77" w:rsidRPr="00F108FD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Pr="00DA2412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E26F77" w:rsidRPr="003B7C5A" w:rsidTr="00736C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F77" w:rsidRPr="00F108FD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Pr="00DA2412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E26F77" w:rsidRPr="003B7C5A" w:rsidTr="00736C53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26F77" w:rsidRPr="00F108FD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Pr="00DA2412" w:rsidRDefault="00E26F77" w:rsidP="00E26F7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26F7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9"/>
              <w:gridCol w:w="850"/>
              <w:gridCol w:w="1559"/>
              <w:gridCol w:w="1418"/>
              <w:gridCol w:w="1347"/>
            </w:tblGrid>
            <w:tr w:rsidR="002F054A" w:rsidRPr="003B7C5A" w:rsidTr="002C7A64">
              <w:trPr>
                <w:trHeight w:val="902"/>
                <w:jc w:val="center"/>
              </w:trPr>
              <w:tc>
                <w:tcPr>
                  <w:tcW w:w="407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5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26F77" w:rsidRPr="003B7C5A" w:rsidTr="002C7A64">
              <w:trPr>
                <w:trHeight w:val="856"/>
                <w:jc w:val="center"/>
              </w:trPr>
              <w:tc>
                <w:tcPr>
                  <w:tcW w:w="4079" w:type="dxa"/>
                </w:tcPr>
                <w:p w:rsidR="00E26F77" w:rsidRPr="00DA2412" w:rsidRDefault="00E26F77" w:rsidP="00E26F7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850" w:type="dxa"/>
                </w:tcPr>
                <w:p w:rsidR="00E26F77" w:rsidRPr="002C7A64" w:rsidRDefault="00E26F77" w:rsidP="00E26F7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2C7A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E26F77" w:rsidRPr="002C7A64" w:rsidRDefault="00E26F77" w:rsidP="00E26F77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2C7A64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Default="007F6B09" w:rsidP="00E26F7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7F6B09" w:rsidRDefault="007F6B09" w:rsidP="00E26F7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155.54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Default="007F6B09" w:rsidP="00E26F7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26F77" w:rsidRDefault="007F6B09" w:rsidP="00E26F7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E26F7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F25E5D" w:rsidRPr="003E6B8F" w:rsidRDefault="00F25E5D" w:rsidP="00F25E5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>1. ค่าจ้างลูกจ้างชั่วคราว 1 อัตรา</w:t>
            </w:r>
          </w:p>
          <w:p w:rsidR="00766546" w:rsidRDefault="00F25E5D" w:rsidP="0076654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E6B8F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ค่าใช้จ่ายในการจัดอบรม</w:t>
            </w:r>
          </w:p>
          <w:p w:rsidR="000A5220" w:rsidRPr="00766546" w:rsidRDefault="00766546" w:rsidP="0076654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กลุ่มตรวจสอบภายใน ได้ดำเนินการเบิกจ่ายเงินงบประมาณ โดยกำหนดแผนการใช้จ่ายไตรมาสที่ 1 (1 ตุลาคม 2561 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–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31ธันวาคม 2561) เป็นเงิน 45,000 </w:t>
            </w:r>
            <w:r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บาท</w:t>
            </w: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25E5D"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ณ สิ้นสุดไตรมาสที่ 1 กลุ่มตรวจสอบภายใน</w:t>
            </w:r>
            <w:r w:rsidR="00F25E5D" w:rsidRPr="003E6B8F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="00F25E5D" w:rsidRPr="003E6B8F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เบิกจ่ายไปแล้ว </w:t>
            </w:r>
            <w:r w:rsidR="00F25E5D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69,995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บาท  คิดเป็นร้อยละ 155.54</w:t>
            </w:r>
          </w:p>
        </w:tc>
      </w:tr>
      <w:tr w:rsidR="003B7C5A" w:rsidRPr="003B7C5A" w:rsidTr="00E26F7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C3DB8" w:rsidP="00DC3DB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2534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E26F7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DC3DB8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2534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E26F7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F25E5D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                     </w:t>
            </w:r>
            <w:r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เอกสารการเบิกจ่ายงบประมาณของกล</w:t>
            </w: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ุ่มงานการเงิน งบประมาณและบัญชี </w:t>
            </w:r>
            <w:r w:rsidRPr="006C1AD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สำนักอำนวยการ </w:t>
            </w:r>
            <w:r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6C1AD7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E10C2A">
      <w:headerReference w:type="default" r:id="rId8"/>
      <w:footerReference w:type="even" r:id="rId9"/>
      <w:pgSz w:w="11906" w:h="16838"/>
      <w:pgMar w:top="1389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FF7" w:rsidRDefault="00D32FF7">
      <w:r>
        <w:separator/>
      </w:r>
    </w:p>
  </w:endnote>
  <w:endnote w:type="continuationSeparator" w:id="0">
    <w:p w:rsidR="00D32FF7" w:rsidRDefault="00D3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FF7" w:rsidRDefault="00D32FF7">
      <w:r>
        <w:separator/>
      </w:r>
    </w:p>
  </w:footnote>
  <w:footnote w:type="continuationSeparator" w:id="0">
    <w:p w:rsidR="00D32FF7" w:rsidRDefault="00D3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70EC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70EC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C7A64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82DF6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3694"/>
    <w:rsid w:val="0061749F"/>
    <w:rsid w:val="006223FA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3A47"/>
    <w:rsid w:val="00757110"/>
    <w:rsid w:val="007605D4"/>
    <w:rsid w:val="00764DED"/>
    <w:rsid w:val="00766546"/>
    <w:rsid w:val="007706C4"/>
    <w:rsid w:val="007A21D4"/>
    <w:rsid w:val="007A5E7D"/>
    <w:rsid w:val="007E6D75"/>
    <w:rsid w:val="007F194B"/>
    <w:rsid w:val="007F3961"/>
    <w:rsid w:val="007F6B09"/>
    <w:rsid w:val="007F7EA2"/>
    <w:rsid w:val="00802C6A"/>
    <w:rsid w:val="00815B1B"/>
    <w:rsid w:val="00827BBF"/>
    <w:rsid w:val="00827CB3"/>
    <w:rsid w:val="008328CD"/>
    <w:rsid w:val="00834DE5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94425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0EC9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14C29"/>
    <w:rsid w:val="00D161AD"/>
    <w:rsid w:val="00D22AF8"/>
    <w:rsid w:val="00D2534F"/>
    <w:rsid w:val="00D26B5D"/>
    <w:rsid w:val="00D32FF7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C3DB8"/>
    <w:rsid w:val="00DE1A2C"/>
    <w:rsid w:val="00DE5095"/>
    <w:rsid w:val="00DE6CC4"/>
    <w:rsid w:val="00DF0979"/>
    <w:rsid w:val="00DF2CE3"/>
    <w:rsid w:val="00DF5A0B"/>
    <w:rsid w:val="00E04588"/>
    <w:rsid w:val="00E10C2A"/>
    <w:rsid w:val="00E13428"/>
    <w:rsid w:val="00E26F77"/>
    <w:rsid w:val="00E36CAD"/>
    <w:rsid w:val="00E379B3"/>
    <w:rsid w:val="00E40020"/>
    <w:rsid w:val="00E52C4C"/>
    <w:rsid w:val="00E70398"/>
    <w:rsid w:val="00E873D6"/>
    <w:rsid w:val="00EC4F92"/>
    <w:rsid w:val="00EF1F52"/>
    <w:rsid w:val="00EF441F"/>
    <w:rsid w:val="00EF49EB"/>
    <w:rsid w:val="00EF594D"/>
    <w:rsid w:val="00EF751B"/>
    <w:rsid w:val="00F04C1B"/>
    <w:rsid w:val="00F06FE3"/>
    <w:rsid w:val="00F1013C"/>
    <w:rsid w:val="00F25E5D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7832A8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1A4A1-4974-4A4B-931A-71D8772C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7</cp:revision>
  <cp:lastPrinted>2019-06-11T07:52:00Z</cp:lastPrinted>
  <dcterms:created xsi:type="dcterms:W3CDTF">2019-05-16T04:38:00Z</dcterms:created>
  <dcterms:modified xsi:type="dcterms:W3CDTF">2019-06-11T09:20:00Z</dcterms:modified>
</cp:coreProperties>
</file>